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CC073" w14:textId="77777777" w:rsidR="003D5119" w:rsidRDefault="003D5119" w:rsidP="003D5119">
      <w:r w:rsidRPr="00A97D4C">
        <w:rPr>
          <w:b/>
          <w:bCs/>
        </w:rPr>
        <w:t>Hinweis</w:t>
      </w:r>
      <w:r>
        <w:t xml:space="preserve">: Die farbig hinterlegten Felder sind auszufüllen. </w:t>
      </w:r>
    </w:p>
    <w:p w14:paraId="7AFFED84" w14:textId="77777777" w:rsidR="003D5119" w:rsidRDefault="003D5119" w:rsidP="003D511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034E0C" wp14:editId="56D60A49">
                <wp:simplePos x="0" y="0"/>
                <wp:positionH relativeFrom="column">
                  <wp:posOffset>-81565</wp:posOffset>
                </wp:positionH>
                <wp:positionV relativeFrom="paragraph">
                  <wp:posOffset>598653</wp:posOffset>
                </wp:positionV>
                <wp:extent cx="5418161" cy="0"/>
                <wp:effectExtent l="0" t="0" r="0" b="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81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6DFFD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pt,47.15pt" to="420.2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" strokecolor="#666f7a [3200]" strokeweight=".5pt">
                <v:stroke joinstyle="miter"/>
              </v:line>
            </w:pict>
          </mc:Fallback>
        </mc:AlternateContent>
      </w:r>
    </w:p>
    <w:sdt>
      <w:sdtPr>
        <w:id w:val="-1546051200"/>
        <w:placeholder>
          <w:docPart w:val="C8C06E5BB4C547D4A266B2ADD6821CD4"/>
        </w:placeholder>
        <w:showingPlcHdr/>
      </w:sdtPr>
      <w:sdtContent>
        <w:p w14:paraId="4747D6D1" w14:textId="77777777" w:rsidR="003D5119" w:rsidRDefault="003D5119" w:rsidP="003D5119">
          <w:r w:rsidRPr="006A3FA1">
            <w:rPr>
              <w:rStyle w:val="Platzhaltertext"/>
              <w:color w:val="808080" w:themeColor="background2" w:themeShade="80"/>
              <w:highlight w:val="yellow"/>
            </w:rPr>
            <w:t>Klicken oder tippen Sie hier, um Text einzugeben.</w:t>
          </w:r>
        </w:p>
      </w:sdtContent>
    </w:sdt>
    <w:p w14:paraId="2A08DF20" w14:textId="77777777" w:rsidR="003D5119" w:rsidRDefault="003D5119" w:rsidP="003D5119">
      <w:r>
        <w:t>(Name und Anschrift des Bewerbers/ der Bewerbergemeinschaft)</w:t>
      </w:r>
    </w:p>
    <w:p w14:paraId="3164A83E" w14:textId="77777777" w:rsidR="003D5119" w:rsidRPr="00986602" w:rsidRDefault="003D5119" w:rsidP="003D5119">
      <w:pPr>
        <w:pStyle w:val="berschriftInhaltsverzeichnis"/>
        <w:rPr>
          <w:rStyle w:val="FlietextHervorhebung"/>
          <w:b/>
          <w:bCs/>
        </w:rPr>
      </w:pPr>
      <w:r w:rsidRPr="006A3FA1">
        <w:rPr>
          <w:rStyle w:val="Fett"/>
        </w:rPr>
        <w:t>Teilnahmeerklärung</w:t>
      </w:r>
    </w:p>
    <w:p w14:paraId="7D970F49" w14:textId="77777777" w:rsidR="003D5119" w:rsidRDefault="003D5119" w:rsidP="003D5119">
      <w:pPr>
        <w:rPr>
          <w:rStyle w:val="FlietextHervorhebung"/>
          <w:b/>
          <w:bCs/>
        </w:rPr>
      </w:pPr>
      <w:r w:rsidRPr="006A3FA1">
        <w:rPr>
          <w:rStyle w:val="FlietextHervorhebung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5569E2" wp14:editId="23CBFB5D">
                <wp:simplePos x="0" y="0"/>
                <wp:positionH relativeFrom="margin">
                  <wp:align>right</wp:align>
                </wp:positionH>
                <wp:positionV relativeFrom="paragraph">
                  <wp:posOffset>614045</wp:posOffset>
                </wp:positionV>
                <wp:extent cx="5760085" cy="3589020"/>
                <wp:effectExtent l="0" t="0" r="12065" b="1143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35893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48716" w14:textId="77777777" w:rsidR="003D5119" w:rsidRDefault="003D5119" w:rsidP="003D5119">
                            <w:r>
                              <w:t xml:space="preserve">Ich bewerbe mich/ wir bewerben uns im Rahmen des Verhandlungsverfahrens nach der Vergabeordnung (VgV) für die ausgeschriebenen Leistungen. Zum Nachweis meiner/ unserer Eignung mache ich/ machen wir die nachfolgenden Angaben und füge/ fügen die entsprechenden Nachweise bei. </w:t>
                            </w:r>
                          </w:p>
                          <w:p w14:paraId="132F57DF" w14:textId="77777777" w:rsidR="003D5119" w:rsidRDefault="003D5119" w:rsidP="003D5119"/>
                          <w:p w14:paraId="1A4AC9AD" w14:textId="77777777" w:rsidR="003D5119" w:rsidRDefault="003D5119" w:rsidP="003D5119">
                            <w:r>
      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      </w:r>
                          </w:p>
                          <w:p w14:paraId="4227A626" w14:textId="77777777" w:rsidR="003D5119" w:rsidRDefault="003D5119" w:rsidP="003D5119"/>
                          <w:p w14:paraId="061DD168" w14:textId="77777777" w:rsidR="003D5119" w:rsidRDefault="003D5119" w:rsidP="003D5119">
                            <w:r>
      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569E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2.35pt;margin-top:48.35pt;width:453.55pt;height:282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">
                <v:textbox>
                  <w:txbxContent>
                    <w:p w14:paraId="6D348716" w14:textId="77777777" w:rsidR="003D5119" w:rsidRDefault="003D5119" w:rsidP="003D5119">
                      <w:r>
                        <w:t xml:space="preserve">Ich bewerbe mich/ wir bewerben uns im Rahmen des Verhandlungsverfahrens nach der Vergabeordnung (VgV) für die ausgeschriebenen Leistungen. Zum Nachweis meiner/ unserer Eignung mache ich/ machen wir die nachfolgenden Angaben und füge/ fügen die entsprechenden Nachweise bei. </w:t>
                      </w:r>
                    </w:p>
                    <w:p w14:paraId="132F57DF" w14:textId="77777777" w:rsidR="003D5119" w:rsidRDefault="003D5119" w:rsidP="003D5119"/>
                    <w:p w14:paraId="1A4AC9AD" w14:textId="77777777" w:rsidR="003D5119" w:rsidRDefault="003D5119" w:rsidP="003D5119">
                      <w:r>
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</w:r>
                    </w:p>
                    <w:p w14:paraId="4227A626" w14:textId="77777777" w:rsidR="003D5119" w:rsidRDefault="003D5119" w:rsidP="003D5119"/>
                    <w:p w14:paraId="061DD168" w14:textId="77777777" w:rsidR="003D5119" w:rsidRDefault="003D5119" w:rsidP="003D5119">
                      <w:r>
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A3FA1">
        <w:rPr>
          <w:rStyle w:val="FlietextHervorhebung"/>
          <w:b/>
          <w:bCs/>
        </w:rPr>
        <w:t>Erklärung des Bewerbers/ der Bewerbergemeinschaft zur Bewerbung im Rahmen des Teilnahmewettbewerbs.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3D5119" w:rsidRPr="0075432E" w14:paraId="6DC16022" w14:textId="77777777" w:rsidTr="00321BD9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27326FA3" w14:textId="77777777" w:rsidR="003D5119" w:rsidRPr="0075432E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18D77" w14:textId="77777777" w:rsidR="003D5119" w:rsidRPr="0075432E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725D7E50EA074AA9B791F05C85E965B8"/>
                </w:placeholder>
                <w:showingPlcHdr/>
              </w:sdtPr>
              <w:sdtContent>
                <w:r w:rsidRPr="00737443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1CCF27C" w14:textId="77777777" w:rsidR="003D5119" w:rsidRPr="0075432E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3E7F5A3C" w14:textId="77777777" w:rsidR="003D5119" w:rsidRPr="0075432E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58BCF" w14:textId="77777777" w:rsidR="003D5119" w:rsidRPr="0075432E" w:rsidRDefault="00000000" w:rsidP="00321BD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06895826B1CE48E4B11CF879D98D931D"/>
                </w:placeholder>
                <w:showingPlcHdr/>
              </w:sdtPr>
              <w:sdtContent>
                <w:r w:rsidR="003D5119" w:rsidRPr="00737443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3D5119" w:rsidRPr="00F964AA" w14:paraId="546C7CF9" w14:textId="77777777" w:rsidTr="00321BD9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2E91F3AF" w14:textId="77777777" w:rsidR="003D5119" w:rsidRPr="00F964AA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303E59D1" w14:textId="77777777" w:rsidR="003D5119" w:rsidRPr="00F964AA" w:rsidRDefault="003D5119" w:rsidP="00321BD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63086736" w14:textId="77777777" w:rsidR="003D5119" w:rsidRPr="00F964AA" w:rsidRDefault="003D5119" w:rsidP="00321BD9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2EB728A6" w14:textId="40871511" w:rsidR="008F0CFB" w:rsidRDefault="008F0CFB" w:rsidP="008F0CFB">
      <w:pPr>
        <w:tabs>
          <w:tab w:val="left" w:pos="2880"/>
        </w:tabs>
      </w:pPr>
    </w:p>
    <w:p w14:paraId="3E71B370" w14:textId="77777777" w:rsidR="00E24EB1" w:rsidRPr="00E24EB1" w:rsidRDefault="00E24EB1" w:rsidP="00E24EB1"/>
    <w:p w14:paraId="5D04D841" w14:textId="77777777" w:rsidR="00E24EB1" w:rsidRPr="00E24EB1" w:rsidRDefault="00E24EB1" w:rsidP="00E24EB1"/>
    <w:p w14:paraId="1102A6D1" w14:textId="3CE6DD04" w:rsidR="00E24EB1" w:rsidRPr="00E24EB1" w:rsidRDefault="00E24EB1" w:rsidP="006A0C4E">
      <w:pPr>
        <w:tabs>
          <w:tab w:val="left" w:pos="1725"/>
          <w:tab w:val="left" w:pos="3405"/>
          <w:tab w:val="center" w:pos="4535"/>
        </w:tabs>
      </w:pPr>
      <w:r>
        <w:tab/>
      </w:r>
      <w:r w:rsidR="00B76ACC">
        <w:tab/>
      </w:r>
      <w:r w:rsidR="006A0C4E">
        <w:tab/>
      </w:r>
    </w:p>
    <w:sectPr w:rsidR="00E24EB1" w:rsidRPr="00E24EB1" w:rsidSect="00B72A77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C3F5" w14:textId="77777777" w:rsidR="00DD35AA" w:rsidRDefault="00DD35AA" w:rsidP="00062AE7">
      <w:pPr>
        <w:spacing w:after="0" w:line="240" w:lineRule="auto"/>
      </w:pPr>
      <w:r>
        <w:separator/>
      </w:r>
    </w:p>
  </w:endnote>
  <w:endnote w:type="continuationSeparator" w:id="0">
    <w:p w14:paraId="4EA68876" w14:textId="77777777" w:rsidR="00DD35AA" w:rsidRDefault="00DD35AA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10BFE814" w:rsidR="00995D9B" w:rsidRPr="008F0CFB" w:rsidRDefault="008F0CFB" w:rsidP="008F0CFB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6A0C4E">
      <w:rPr>
        <w:noProof/>
        <w:sz w:val="16"/>
        <w:szCs w:val="16"/>
      </w:rPr>
      <w:t>KVBS2_711.00_AUU_TNW FB03 Teilnahmeerklärung 719.04 jur. PM_f_20260408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1EAB3" w14:textId="77777777" w:rsidR="00DD35AA" w:rsidRDefault="00DD35AA" w:rsidP="00062AE7">
      <w:pPr>
        <w:spacing w:after="0" w:line="240" w:lineRule="auto"/>
      </w:pPr>
      <w:r>
        <w:separator/>
      </w:r>
    </w:p>
  </w:footnote>
  <w:footnote w:type="continuationSeparator" w:id="0">
    <w:p w14:paraId="2CB820F1" w14:textId="77777777" w:rsidR="00DD35AA" w:rsidRDefault="00DD35AA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6C4CD6B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FC65D4">
            <w:rPr>
              <w:b/>
              <w:bCs/>
              <w:color w:val="009FE3" w:themeColor="accent1"/>
              <w:sz w:val="44"/>
              <w:szCs w:val="44"/>
            </w:rPr>
            <w:t>3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D6EEC98" w:rsidR="00A073B4" w:rsidRPr="008B4442" w:rsidRDefault="00FC65D4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Teilnahmeerklärung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630AEF4F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6481C8DEB1F7445686EEB9D62644E40A"/>
              </w:placeholder>
              <w:showingPlcHdr/>
            </w:sdtPr>
            <w:sdtContent>
              <w:r w:rsidR="005A1220" w:rsidRPr="005A1220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3AB9A84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45pt;height:21.4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301A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9BA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D5119"/>
    <w:rsid w:val="003E0275"/>
    <w:rsid w:val="003E5A47"/>
    <w:rsid w:val="003E71BC"/>
    <w:rsid w:val="004104D2"/>
    <w:rsid w:val="00417D72"/>
    <w:rsid w:val="00417E8D"/>
    <w:rsid w:val="00423D84"/>
    <w:rsid w:val="0042634B"/>
    <w:rsid w:val="004312AC"/>
    <w:rsid w:val="004352F0"/>
    <w:rsid w:val="00437C29"/>
    <w:rsid w:val="004548D5"/>
    <w:rsid w:val="00494E36"/>
    <w:rsid w:val="00495C8F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1220"/>
    <w:rsid w:val="005B3682"/>
    <w:rsid w:val="005C23DD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9286E"/>
    <w:rsid w:val="006A0C4E"/>
    <w:rsid w:val="006A71AF"/>
    <w:rsid w:val="006D1292"/>
    <w:rsid w:val="006D4EA3"/>
    <w:rsid w:val="007049CB"/>
    <w:rsid w:val="007151C4"/>
    <w:rsid w:val="007159C1"/>
    <w:rsid w:val="00731199"/>
    <w:rsid w:val="007564A3"/>
    <w:rsid w:val="00760C81"/>
    <w:rsid w:val="007651F5"/>
    <w:rsid w:val="007B2ACF"/>
    <w:rsid w:val="007D3D75"/>
    <w:rsid w:val="007F141C"/>
    <w:rsid w:val="0084231A"/>
    <w:rsid w:val="00885625"/>
    <w:rsid w:val="00893F7D"/>
    <w:rsid w:val="008A07D7"/>
    <w:rsid w:val="008B4442"/>
    <w:rsid w:val="008C289A"/>
    <w:rsid w:val="008C6489"/>
    <w:rsid w:val="008E1004"/>
    <w:rsid w:val="008E3F0B"/>
    <w:rsid w:val="008E7B2B"/>
    <w:rsid w:val="008F0CFB"/>
    <w:rsid w:val="0091561A"/>
    <w:rsid w:val="00937B18"/>
    <w:rsid w:val="00953D40"/>
    <w:rsid w:val="009573CF"/>
    <w:rsid w:val="00961F1B"/>
    <w:rsid w:val="00990CD2"/>
    <w:rsid w:val="00995D9B"/>
    <w:rsid w:val="00997681"/>
    <w:rsid w:val="00997A8C"/>
    <w:rsid w:val="009A06DF"/>
    <w:rsid w:val="009D6E5B"/>
    <w:rsid w:val="009E6398"/>
    <w:rsid w:val="00A01B9C"/>
    <w:rsid w:val="00A020DC"/>
    <w:rsid w:val="00A066D3"/>
    <w:rsid w:val="00A073B4"/>
    <w:rsid w:val="00A07474"/>
    <w:rsid w:val="00A15ACE"/>
    <w:rsid w:val="00A4240F"/>
    <w:rsid w:val="00A46224"/>
    <w:rsid w:val="00A51DAB"/>
    <w:rsid w:val="00A560BA"/>
    <w:rsid w:val="00A74C9E"/>
    <w:rsid w:val="00A76CAE"/>
    <w:rsid w:val="00AA098A"/>
    <w:rsid w:val="00AA19D0"/>
    <w:rsid w:val="00AB2B1A"/>
    <w:rsid w:val="00AC32EB"/>
    <w:rsid w:val="00AE7B02"/>
    <w:rsid w:val="00AF2789"/>
    <w:rsid w:val="00B12A7A"/>
    <w:rsid w:val="00B14E15"/>
    <w:rsid w:val="00B17370"/>
    <w:rsid w:val="00B20428"/>
    <w:rsid w:val="00B20969"/>
    <w:rsid w:val="00B26536"/>
    <w:rsid w:val="00B322D4"/>
    <w:rsid w:val="00B36EF8"/>
    <w:rsid w:val="00B61402"/>
    <w:rsid w:val="00B645C8"/>
    <w:rsid w:val="00B728B8"/>
    <w:rsid w:val="00B72A77"/>
    <w:rsid w:val="00B73CD7"/>
    <w:rsid w:val="00B76ACC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E1F"/>
    <w:rsid w:val="00DC53A9"/>
    <w:rsid w:val="00DD35AA"/>
    <w:rsid w:val="00DD69B4"/>
    <w:rsid w:val="00E0266C"/>
    <w:rsid w:val="00E24EB1"/>
    <w:rsid w:val="00E47B5E"/>
    <w:rsid w:val="00E63686"/>
    <w:rsid w:val="00E7756F"/>
    <w:rsid w:val="00E87E64"/>
    <w:rsid w:val="00EB1359"/>
    <w:rsid w:val="00EC3DAB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C06E5BB4C547D4A266B2ADD6821C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C191A8-8B62-4923-AB8B-7AC418BA3453}"/>
      </w:docPartPr>
      <w:docPartBody>
        <w:p w:rsidR="00951B10" w:rsidRDefault="00C34A48" w:rsidP="00C34A48">
          <w:pPr>
            <w:pStyle w:val="C8C06E5BB4C547D4A266B2ADD6821CD4"/>
          </w:pPr>
          <w:r w:rsidRPr="003B783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D7E50EA074AA9B791F05C85E965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C4756-9FBA-4310-8F0A-1FE3C58D2CCF}"/>
      </w:docPartPr>
      <w:docPartBody>
        <w:p w:rsidR="00951B10" w:rsidRDefault="00C34A48" w:rsidP="00C34A48">
          <w:pPr>
            <w:pStyle w:val="725D7E50EA074AA9B791F05C85E965B8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895826B1CE48E4B11CF879D98D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7430E8-695C-4C0A-A733-EB8231AB2751}"/>
      </w:docPartPr>
      <w:docPartBody>
        <w:p w:rsidR="00951B10" w:rsidRDefault="00C34A48" w:rsidP="00C34A48">
          <w:pPr>
            <w:pStyle w:val="06895826B1CE48E4B11CF879D98D93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81C8DEB1F7445686EEB9D62644E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4A2026-8F09-48C2-9FE3-B98FE0381CD6}"/>
      </w:docPartPr>
      <w:docPartBody>
        <w:p w:rsidR="00634A47" w:rsidRDefault="00BC41F7" w:rsidP="00BC41F7">
          <w:pPr>
            <w:pStyle w:val="6481C8DEB1F7445686EEB9D62644E40A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225DAB"/>
    <w:rsid w:val="004216F2"/>
    <w:rsid w:val="005C23DD"/>
    <w:rsid w:val="00634A47"/>
    <w:rsid w:val="00640C97"/>
    <w:rsid w:val="00741B73"/>
    <w:rsid w:val="007F3888"/>
    <w:rsid w:val="008B0018"/>
    <w:rsid w:val="00916B42"/>
    <w:rsid w:val="00951B10"/>
    <w:rsid w:val="00953D40"/>
    <w:rsid w:val="00990CD2"/>
    <w:rsid w:val="009E6398"/>
    <w:rsid w:val="00A24715"/>
    <w:rsid w:val="00AD036F"/>
    <w:rsid w:val="00B26536"/>
    <w:rsid w:val="00BC41F7"/>
    <w:rsid w:val="00C34A48"/>
    <w:rsid w:val="00D23C1D"/>
    <w:rsid w:val="00D303C1"/>
    <w:rsid w:val="00DA04DA"/>
    <w:rsid w:val="00F04DED"/>
    <w:rsid w:val="00F74255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41F7"/>
  </w:style>
  <w:style w:type="paragraph" w:customStyle="1" w:styleId="C8C06E5BB4C547D4A266B2ADD6821CD4">
    <w:name w:val="C8C06E5BB4C547D4A266B2ADD6821CD4"/>
    <w:rsid w:val="00C34A48"/>
    <w:rPr>
      <w:kern w:val="2"/>
      <w14:ligatures w14:val="standardContextual"/>
    </w:rPr>
  </w:style>
  <w:style w:type="paragraph" w:customStyle="1" w:styleId="725D7E50EA074AA9B791F05C85E965B8">
    <w:name w:val="725D7E50EA074AA9B791F05C85E965B8"/>
    <w:rsid w:val="00C34A48"/>
    <w:rPr>
      <w:kern w:val="2"/>
      <w14:ligatures w14:val="standardContextual"/>
    </w:rPr>
  </w:style>
  <w:style w:type="paragraph" w:customStyle="1" w:styleId="06895826B1CE48E4B11CF879D98D931D">
    <w:name w:val="06895826B1CE48E4B11CF879D98D931D"/>
    <w:rsid w:val="00C34A48"/>
    <w:rPr>
      <w:kern w:val="2"/>
      <w14:ligatures w14:val="standardContextual"/>
    </w:rPr>
  </w:style>
  <w:style w:type="paragraph" w:customStyle="1" w:styleId="6481C8DEB1F7445686EEB9D62644E40A">
    <w:name w:val="6481C8DEB1F7445686EEB9D62644E40A"/>
    <w:rsid w:val="00BC41F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148AB2-A1CD-48DE-BC0D-D630C55AD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59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112</cp:revision>
  <cp:lastPrinted>2023-01-23T14:03:00Z</cp:lastPrinted>
  <dcterms:created xsi:type="dcterms:W3CDTF">2022-11-03T11:01:00Z</dcterms:created>
  <dcterms:modified xsi:type="dcterms:W3CDTF">2026-03-31T12:02:00Z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